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E14B66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В  связи  с  необходимостью  корректировки  мероприятий  муниципал</w:t>
      </w:r>
      <w:r w:rsidRPr="00FF0FEB">
        <w:rPr>
          <w:rFonts w:ascii="Times New Roman" w:hAnsi="Times New Roman"/>
          <w:sz w:val="28"/>
          <w:szCs w:val="28"/>
        </w:rPr>
        <w:t>ь</w:t>
      </w:r>
      <w:r w:rsidRPr="00FF0FEB">
        <w:rPr>
          <w:rFonts w:ascii="Times New Roman" w:hAnsi="Times New Roman"/>
          <w:sz w:val="28"/>
          <w:szCs w:val="28"/>
        </w:rPr>
        <w:t>ной  программы  муниципального  образования  Щербиновский  район  «Обе</w:t>
      </w:r>
      <w:r w:rsidRPr="00FF0FEB">
        <w:rPr>
          <w:rFonts w:ascii="Times New Roman" w:hAnsi="Times New Roman"/>
          <w:sz w:val="28"/>
          <w:szCs w:val="28"/>
        </w:rPr>
        <w:t>с</w:t>
      </w:r>
      <w:r w:rsidRPr="00FF0FEB">
        <w:rPr>
          <w:rFonts w:ascii="Times New Roman" w:hAnsi="Times New Roman"/>
          <w:sz w:val="28"/>
          <w:szCs w:val="28"/>
        </w:rPr>
        <w:t>печение  безопасности  населения  на  территории  муниципального  образов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  Щербиновский район», в целях эффективного и рационального использ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средств  бюджета  муниципального  образования  Щербиновский  район  п о с т а н о в л я ю: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изменение, вносимое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(прилагается).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 xml:space="preserve">ального опубликования.  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Глава</w:t>
      </w: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F0FEB">
        <w:rPr>
          <w:rFonts w:ascii="Times New Roman" w:hAnsi="Times New Roman"/>
          <w:sz w:val="28"/>
          <w:szCs w:val="28"/>
        </w:rPr>
        <w:t xml:space="preserve"> С.Ю. Цирульник</w:t>
      </w:r>
    </w:p>
    <w:sectPr w:rsidR="00E14B66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112652"/>
    <w:rsid w:val="00303292"/>
    <w:rsid w:val="006165DA"/>
    <w:rsid w:val="00B148FF"/>
    <w:rsid w:val="00D95857"/>
    <w:rsid w:val="00E14B66"/>
    <w:rsid w:val="00E96B16"/>
    <w:rsid w:val="00F56070"/>
    <w:rsid w:val="00FF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85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269</Words>
  <Characters>1535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1</cp:lastModifiedBy>
  <cp:revision>3</cp:revision>
  <dcterms:created xsi:type="dcterms:W3CDTF">2019-12-25T14:11:00Z</dcterms:created>
  <dcterms:modified xsi:type="dcterms:W3CDTF">2020-01-15T13:05:00Z</dcterms:modified>
</cp:coreProperties>
</file>